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B1A" w:rsidRDefault="00FD0B1A" w:rsidP="00A010B0">
      <w:pPr>
        <w:jc w:val="right"/>
      </w:pPr>
      <w:r>
        <w:t>ПРОЕКТ</w:t>
      </w:r>
    </w:p>
    <w:p w:rsidR="00FD0B1A" w:rsidRDefault="00FD0B1A"/>
    <w:p w:rsidR="00FD0B1A" w:rsidRDefault="00FD0B1A"/>
    <w:p w:rsidR="00FD0B1A" w:rsidRDefault="00FD0B1A"/>
    <w:p w:rsidR="00FD0B1A" w:rsidRDefault="00FD0B1A"/>
    <w:p w:rsidR="00FD0B1A" w:rsidRDefault="00FD0B1A"/>
    <w:p w:rsidR="00FD0B1A" w:rsidRDefault="00FD0B1A"/>
    <w:p w:rsidR="00FD0B1A" w:rsidRDefault="00FD0B1A"/>
    <w:p w:rsidR="00FD0B1A" w:rsidRDefault="00FD0B1A"/>
    <w:p w:rsidR="00FD0B1A" w:rsidRDefault="00FD0B1A"/>
    <w:p w:rsidR="00FD0B1A" w:rsidRDefault="00FD0B1A"/>
    <w:p w:rsidR="00FD0B1A" w:rsidRDefault="00FD0B1A">
      <w:r>
        <w:t xml:space="preserve">          Об утверждении административного регламента</w:t>
      </w:r>
    </w:p>
    <w:p w:rsidR="00FD0B1A" w:rsidRDefault="00FD0B1A">
      <w:r>
        <w:t xml:space="preserve">          исполнения муниципальной услуги по выдаче </w:t>
      </w:r>
    </w:p>
    <w:p w:rsidR="00FD0B1A" w:rsidRDefault="00FD0B1A">
      <w:r>
        <w:t xml:space="preserve">          документов (выписки из похозяйственной </w:t>
      </w:r>
    </w:p>
    <w:p w:rsidR="00FD0B1A" w:rsidRDefault="00FD0B1A">
      <w:r>
        <w:t xml:space="preserve">          книги, справок и иных документов)</w:t>
      </w:r>
    </w:p>
    <w:p w:rsidR="00FD0B1A" w:rsidRDefault="00FD0B1A"/>
    <w:p w:rsidR="00FD0B1A" w:rsidRDefault="00FD0B1A">
      <w:r>
        <w:t xml:space="preserve">          В соответствии с Конституций Российской Федерации, Гражданским кодексом Российской Федерации. Федеральным законом  от 06 октября 2003 года №131-ФЗ «Об общих принципах организации местного самоуправления в Российской Федерации», Федеральным законом от 07 июня 2003 года №112-ФЗ «О личном подсобном хозяйстве». Уставом Де-Кастринского сельского поселения, Постановлением главы администрации Де-Кастринского сельского поселения №_____от____________2012г «Об утверждении реестра (перечня) муниципальных услуг и функций, предоставляемых администрацией Де-Кастринского сельского поселения», </w:t>
      </w:r>
    </w:p>
    <w:p w:rsidR="00FD0B1A" w:rsidRDefault="00FD0B1A">
      <w:r>
        <w:t>ПОСТАНОВЛЯЮ:</w:t>
      </w:r>
    </w:p>
    <w:p w:rsidR="00FD0B1A" w:rsidRDefault="00FD0B1A" w:rsidP="00105193">
      <w:pPr>
        <w:numPr>
          <w:ilvl w:val="0"/>
          <w:numId w:val="1"/>
        </w:numPr>
      </w:pPr>
      <w:r>
        <w:t xml:space="preserve">Утвердить административный регламент исполнения муниципальной услуги </w:t>
      </w:r>
    </w:p>
    <w:p w:rsidR="00FD0B1A" w:rsidRDefault="00FD0B1A" w:rsidP="00105193">
      <w:r>
        <w:t>«Выдача документов (выписки из похозяйственной книги, справок и иных документов)».</w:t>
      </w:r>
    </w:p>
    <w:p w:rsidR="00FD0B1A" w:rsidRDefault="00FD0B1A" w:rsidP="00105193">
      <w:pPr>
        <w:numPr>
          <w:ilvl w:val="0"/>
          <w:numId w:val="1"/>
        </w:numPr>
      </w:pPr>
      <w:r>
        <w:t xml:space="preserve">Настоящее постановление опубликовать в информационном вестнике </w:t>
      </w:r>
    </w:p>
    <w:p w:rsidR="00FD0B1A" w:rsidRDefault="00FD0B1A" w:rsidP="00105193">
      <w:r>
        <w:t>«Де-Кастринский Вестник».</w:t>
      </w:r>
    </w:p>
    <w:p w:rsidR="00FD0B1A" w:rsidRDefault="00FD0B1A" w:rsidP="00105193">
      <w:pPr>
        <w:numPr>
          <w:ilvl w:val="0"/>
          <w:numId w:val="1"/>
        </w:numPr>
      </w:pPr>
      <w:r>
        <w:t>Контроль за исполнением настоящего постановления оставляю за собой.</w:t>
      </w:r>
    </w:p>
    <w:p w:rsidR="00FD0B1A" w:rsidRDefault="00FD0B1A" w:rsidP="00105193">
      <w:pPr>
        <w:numPr>
          <w:ilvl w:val="0"/>
          <w:numId w:val="1"/>
        </w:numPr>
      </w:pPr>
      <w:r>
        <w:t>Постановления вступает в силу со дня его опубликования.</w:t>
      </w:r>
    </w:p>
    <w:p w:rsidR="00FD0B1A" w:rsidRDefault="00FD0B1A" w:rsidP="00105193"/>
    <w:p w:rsidR="00FD0B1A" w:rsidRDefault="00FD0B1A" w:rsidP="00105193">
      <w:r>
        <w:t>Глава администрации сельского поселения                                              В.И.Чебаргин</w:t>
      </w:r>
    </w:p>
    <w:sectPr w:rsidR="00FD0B1A" w:rsidSect="002001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23C44"/>
    <w:multiLevelType w:val="hybridMultilevel"/>
    <w:tmpl w:val="1F78B08C"/>
    <w:lvl w:ilvl="0" w:tplc="216EF9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193"/>
    <w:rsid w:val="00105193"/>
    <w:rsid w:val="00193D1A"/>
    <w:rsid w:val="0020010B"/>
    <w:rsid w:val="00A010B0"/>
    <w:rsid w:val="00B60622"/>
    <w:rsid w:val="00FD0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10B"/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193</Words>
  <Characters>1101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проект</dc:title>
  <dc:subject/>
  <dc:creator>1</dc:creator>
  <cp:keywords/>
  <dc:description/>
  <cp:lastModifiedBy>й</cp:lastModifiedBy>
  <cp:revision>3</cp:revision>
  <cp:lastPrinted>2012-04-04T04:25:00Z</cp:lastPrinted>
  <dcterms:created xsi:type="dcterms:W3CDTF">2012-04-05T23:25:00Z</dcterms:created>
  <dcterms:modified xsi:type="dcterms:W3CDTF">2012-04-06T08:45:00Z</dcterms:modified>
</cp:coreProperties>
</file>